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4274" w:rsidRPr="00F347BE" w:rsidRDefault="00614274" w:rsidP="00614274">
      <w:pPr>
        <w:pStyle w:val="Kop1"/>
        <w:rPr>
          <w:b/>
        </w:rPr>
      </w:pPr>
      <w:r w:rsidRPr="00F347BE">
        <w:rPr>
          <w:b/>
        </w:rPr>
        <w:t xml:space="preserve">Formulier </w:t>
      </w:r>
      <w:r w:rsidR="00A76068">
        <w:rPr>
          <w:b/>
        </w:rPr>
        <w:t>4</w:t>
      </w:r>
      <w:bookmarkStart w:id="0" w:name="_GoBack"/>
      <w:bookmarkEnd w:id="0"/>
      <w:r w:rsidRPr="00F347BE">
        <w:rPr>
          <w:b/>
        </w:rPr>
        <w:t xml:space="preserve"> </w:t>
      </w:r>
      <w:r>
        <w:rPr>
          <w:b/>
        </w:rPr>
        <w:t>–</w:t>
      </w:r>
      <w:r w:rsidRPr="00F347BE">
        <w:rPr>
          <w:b/>
        </w:rPr>
        <w:t xml:space="preserve"> </w:t>
      </w:r>
      <w:r>
        <w:rPr>
          <w:b/>
        </w:rPr>
        <w:t>SROI percentage</w:t>
      </w:r>
    </w:p>
    <w:p w:rsidR="00614274" w:rsidRPr="00FD7D1E" w:rsidRDefault="00614274" w:rsidP="00614274"/>
    <w:p w:rsidR="00614274" w:rsidRDefault="00614274" w:rsidP="00614274">
      <w:pPr>
        <w:spacing w:line="240" w:lineRule="atLeast"/>
      </w:pPr>
      <w:r>
        <w:t xml:space="preserve">Behoort bij aanbesteding Schoonmaakdienstverlening, glasbewassing en sanitaire </w:t>
      </w:r>
      <w:proofErr w:type="gramStart"/>
      <w:r>
        <w:t>voorzieningen  -</w:t>
      </w:r>
      <w:proofErr w:type="gramEnd"/>
      <w:r>
        <w:t xml:space="preserve"> &lt;INK2020.561&gt;</w:t>
      </w:r>
    </w:p>
    <w:p w:rsidR="00614274" w:rsidRDefault="00614274" w:rsidP="00614274">
      <w:pPr>
        <w:spacing w:line="240" w:lineRule="auto"/>
        <w:ind w:left="0"/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52"/>
        <w:gridCol w:w="2201"/>
        <w:gridCol w:w="2095"/>
        <w:gridCol w:w="1111"/>
      </w:tblGrid>
      <w:tr w:rsidR="00E83BCD" w:rsidRPr="000342D3" w:rsidTr="00E83BC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614274" w:rsidRPr="00614274" w:rsidRDefault="00E83BCD" w:rsidP="001C4337">
            <w:pPr>
              <w:spacing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Percentage inzet in het eerste jaar</w:t>
            </w:r>
            <w:r w:rsidR="0061427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614274" w:rsidRPr="00614274" w:rsidRDefault="00614274" w:rsidP="001C4337">
            <w:pPr>
              <w:spacing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614274" w:rsidRDefault="00614274" w:rsidP="001C4337">
            <w:pPr>
              <w:spacing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Extra i</w:t>
            </w:r>
            <w:r w:rsidRPr="000342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nzet </w:t>
            </w:r>
            <w:proofErr w:type="spellStart"/>
            <w:r w:rsidRPr="000342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Social</w:t>
            </w:r>
            <w:proofErr w:type="spellEnd"/>
            <w:r w:rsidRPr="000342D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return </w:t>
            </w:r>
          </w:p>
          <w:p w:rsidR="00614274" w:rsidRPr="000342D3" w:rsidRDefault="00614274" w:rsidP="001C4337">
            <w:pPr>
              <w:spacing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noWrap/>
            <w:vAlign w:val="bottom"/>
            <w:hideMark/>
          </w:tcPr>
          <w:p w:rsidR="00614274" w:rsidRDefault="00614274" w:rsidP="001C4337">
            <w:pPr>
              <w:spacing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% van de maximale meerwaarde</w:t>
            </w:r>
          </w:p>
          <w:p w:rsidR="00614274" w:rsidRPr="000342D3" w:rsidRDefault="00614274" w:rsidP="001C4337">
            <w:pPr>
              <w:spacing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</w:tcPr>
          <w:p w:rsidR="00614274" w:rsidRDefault="00614274" w:rsidP="001C4337">
            <w:pPr>
              <w:spacing w:line="240" w:lineRule="auto"/>
              <w:ind w:left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Aankruizen</w:t>
            </w:r>
            <w:proofErr w:type="spellEnd"/>
          </w:p>
          <w:p w:rsidR="00614274" w:rsidRPr="000342D3" w:rsidRDefault="00614274" w:rsidP="001C4337">
            <w:pPr>
              <w:spacing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Keuze</w:t>
            </w:r>
          </w:p>
        </w:tc>
      </w:tr>
      <w:tr w:rsidR="00E83BCD" w:rsidRPr="000342D3" w:rsidTr="00E83BC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274" w:rsidRPr="000342D3" w:rsidRDefault="00614274" w:rsidP="001C4337">
            <w:pPr>
              <w:spacing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42D3">
              <w:rPr>
                <w:rFonts w:ascii="Arial" w:hAnsi="Arial" w:cs="Arial"/>
                <w:color w:val="000000"/>
                <w:sz w:val="18"/>
                <w:szCs w:val="18"/>
              </w:rPr>
              <w:t>Social</w:t>
            </w:r>
            <w:proofErr w:type="spellEnd"/>
            <w:r w:rsidRPr="000342D3">
              <w:rPr>
                <w:rFonts w:ascii="Arial" w:hAnsi="Arial" w:cs="Arial"/>
                <w:color w:val="000000"/>
                <w:sz w:val="18"/>
                <w:szCs w:val="18"/>
              </w:rPr>
              <w:t xml:space="preserve"> return wordt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extra </w:t>
            </w:r>
            <w:r w:rsidRPr="000342D3">
              <w:rPr>
                <w:rFonts w:ascii="Arial" w:hAnsi="Arial" w:cs="Arial"/>
                <w:color w:val="000000"/>
                <w:sz w:val="18"/>
                <w:szCs w:val="18"/>
              </w:rPr>
              <w:t>toegepast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274" w:rsidRPr="000342D3" w:rsidRDefault="00614274" w:rsidP="001C4337">
            <w:pPr>
              <w:spacing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51%</w:t>
            </w:r>
            <w:r w:rsidR="00E83BCD">
              <w:rPr>
                <w:rFonts w:ascii="Arial" w:hAnsi="Arial" w:cs="Arial"/>
                <w:color w:val="000000"/>
                <w:sz w:val="18"/>
                <w:szCs w:val="18"/>
              </w:rPr>
              <w:t xml:space="preserve"> en meer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274" w:rsidRPr="000342D3" w:rsidRDefault="00E83BCD" w:rsidP="001C4337">
            <w:pPr>
              <w:spacing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274" w:rsidRDefault="00614274" w:rsidP="001C4337">
            <w:pPr>
              <w:spacing w:line="240" w:lineRule="auto"/>
              <w:ind w:left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3BCD" w:rsidRPr="000342D3" w:rsidTr="00E83BC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274" w:rsidRPr="000342D3" w:rsidRDefault="00614274" w:rsidP="001C4337">
            <w:pPr>
              <w:spacing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32C42">
              <w:rPr>
                <w:rFonts w:ascii="Arial" w:hAnsi="Arial" w:cs="Arial"/>
                <w:color w:val="000000"/>
                <w:sz w:val="18"/>
                <w:szCs w:val="18"/>
              </w:rPr>
              <w:t>Social</w:t>
            </w:r>
            <w:proofErr w:type="spellEnd"/>
            <w:r w:rsidRPr="00032C42">
              <w:rPr>
                <w:rFonts w:ascii="Arial" w:hAnsi="Arial" w:cs="Arial"/>
                <w:color w:val="000000"/>
                <w:sz w:val="18"/>
                <w:szCs w:val="18"/>
              </w:rPr>
              <w:t xml:space="preserve"> return wordt extra toegepast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274" w:rsidRPr="000342D3" w:rsidRDefault="00614274" w:rsidP="001C4337">
            <w:pPr>
              <w:spacing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41%-50%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274" w:rsidRPr="000342D3" w:rsidRDefault="00E83BCD" w:rsidP="001C4337">
            <w:pPr>
              <w:spacing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274" w:rsidRPr="000342D3" w:rsidRDefault="00614274" w:rsidP="001C4337">
            <w:pPr>
              <w:spacing w:line="240" w:lineRule="auto"/>
              <w:ind w:left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3BCD" w:rsidRPr="000342D3" w:rsidTr="00E83BC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274" w:rsidRDefault="00614274" w:rsidP="001C4337">
            <w:pPr>
              <w:ind w:left="0"/>
            </w:pPr>
            <w:proofErr w:type="spellStart"/>
            <w:r w:rsidRPr="00032C42">
              <w:rPr>
                <w:rFonts w:ascii="Arial" w:hAnsi="Arial" w:cs="Arial"/>
                <w:color w:val="000000"/>
                <w:sz w:val="18"/>
                <w:szCs w:val="18"/>
              </w:rPr>
              <w:t>Social</w:t>
            </w:r>
            <w:proofErr w:type="spellEnd"/>
            <w:r w:rsidRPr="00032C42">
              <w:rPr>
                <w:rFonts w:ascii="Arial" w:hAnsi="Arial" w:cs="Arial"/>
                <w:color w:val="000000"/>
                <w:sz w:val="18"/>
                <w:szCs w:val="18"/>
              </w:rPr>
              <w:t xml:space="preserve"> return wordt extra toegepast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274" w:rsidRPr="000342D3" w:rsidRDefault="00614274" w:rsidP="001C4337">
            <w:pPr>
              <w:spacing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31%-40%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274" w:rsidRPr="000342D3" w:rsidRDefault="00E83BCD" w:rsidP="001C4337">
            <w:pPr>
              <w:spacing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274" w:rsidRPr="000342D3" w:rsidRDefault="00614274" w:rsidP="001C4337">
            <w:pPr>
              <w:spacing w:line="240" w:lineRule="auto"/>
              <w:ind w:left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3BCD" w:rsidRPr="000342D3" w:rsidTr="00E83BC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274" w:rsidRDefault="00614274" w:rsidP="001C4337">
            <w:pPr>
              <w:ind w:left="0"/>
            </w:pPr>
            <w:proofErr w:type="spellStart"/>
            <w:r w:rsidRPr="00032C42">
              <w:rPr>
                <w:rFonts w:ascii="Arial" w:hAnsi="Arial" w:cs="Arial"/>
                <w:color w:val="000000"/>
                <w:sz w:val="18"/>
                <w:szCs w:val="18"/>
              </w:rPr>
              <w:t>Social</w:t>
            </w:r>
            <w:proofErr w:type="spellEnd"/>
            <w:r w:rsidRPr="00032C42">
              <w:rPr>
                <w:rFonts w:ascii="Arial" w:hAnsi="Arial" w:cs="Arial"/>
                <w:color w:val="000000"/>
                <w:sz w:val="18"/>
                <w:szCs w:val="18"/>
              </w:rPr>
              <w:t xml:space="preserve"> return wordt extra toegepast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274" w:rsidRPr="000342D3" w:rsidRDefault="00614274" w:rsidP="001C4337">
            <w:pPr>
              <w:spacing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21%-30%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274" w:rsidRPr="000342D3" w:rsidRDefault="00614274" w:rsidP="001C4337">
            <w:pPr>
              <w:spacing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274" w:rsidRPr="000342D3" w:rsidRDefault="00614274" w:rsidP="001C4337">
            <w:pPr>
              <w:spacing w:line="240" w:lineRule="auto"/>
              <w:ind w:left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3BCD" w:rsidRPr="000342D3" w:rsidTr="00E83BCD">
        <w:trPr>
          <w:trHeight w:val="24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14274" w:rsidRDefault="00614274" w:rsidP="001C4337">
            <w:pPr>
              <w:ind w:left="0"/>
            </w:pPr>
            <w:proofErr w:type="spellStart"/>
            <w:r w:rsidRPr="00032C42">
              <w:rPr>
                <w:rFonts w:ascii="Arial" w:hAnsi="Arial" w:cs="Arial"/>
                <w:color w:val="000000"/>
                <w:sz w:val="18"/>
                <w:szCs w:val="18"/>
              </w:rPr>
              <w:t>Social</w:t>
            </w:r>
            <w:proofErr w:type="spellEnd"/>
            <w:r w:rsidRPr="00032C42">
              <w:rPr>
                <w:rFonts w:ascii="Arial" w:hAnsi="Arial" w:cs="Arial"/>
                <w:color w:val="000000"/>
                <w:sz w:val="18"/>
                <w:szCs w:val="18"/>
              </w:rPr>
              <w:t xml:space="preserve"> return wordt extra toegepast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14274" w:rsidRPr="000342D3" w:rsidRDefault="00E83BCD" w:rsidP="001C4337">
            <w:pPr>
              <w:spacing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Tot </w:t>
            </w:r>
            <w:r w:rsidR="00614274">
              <w:rPr>
                <w:rFonts w:ascii="Arial" w:hAnsi="Arial" w:cs="Arial"/>
                <w:color w:val="000000"/>
                <w:sz w:val="18"/>
                <w:szCs w:val="18"/>
              </w:rPr>
              <w:t>20%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4274" w:rsidRPr="000342D3" w:rsidRDefault="00614274" w:rsidP="001C4337">
            <w:pPr>
              <w:spacing w:line="240" w:lineRule="auto"/>
              <w:ind w:left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14274" w:rsidRPr="000342D3" w:rsidRDefault="00614274" w:rsidP="001C4337">
            <w:pPr>
              <w:spacing w:line="240" w:lineRule="auto"/>
              <w:ind w:left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614274" w:rsidRDefault="00614274" w:rsidP="00614274">
      <w:pPr>
        <w:spacing w:line="240" w:lineRule="auto"/>
        <w:ind w:left="0"/>
      </w:pPr>
    </w:p>
    <w:p w:rsidR="00614274" w:rsidRDefault="00614274" w:rsidP="00614274">
      <w:pPr>
        <w:spacing w:line="240" w:lineRule="auto"/>
        <w:ind w:left="0"/>
      </w:pPr>
    </w:p>
    <w:p w:rsidR="00614274" w:rsidRDefault="00614274" w:rsidP="00614274">
      <w:pPr>
        <w:spacing w:line="240" w:lineRule="auto"/>
        <w:ind w:left="0"/>
      </w:pPr>
    </w:p>
    <w:p w:rsidR="00614274" w:rsidRDefault="00614274" w:rsidP="00614274">
      <w:pPr>
        <w:spacing w:line="240" w:lineRule="auto"/>
        <w:ind w:left="0"/>
      </w:pPr>
      <w:r w:rsidRPr="00703797">
        <w:t>Ondergetekende verklaart dat bovenstaande gegevens juist zijn ingevuld.</w:t>
      </w:r>
    </w:p>
    <w:p w:rsidR="00614274" w:rsidRDefault="00614274" w:rsidP="00614274">
      <w:pPr>
        <w:spacing w:line="240" w:lineRule="auto"/>
        <w:ind w:left="0"/>
      </w:pPr>
    </w:p>
    <w:p w:rsidR="00614274" w:rsidRDefault="00614274" w:rsidP="00614274">
      <w:pPr>
        <w:spacing w:line="240" w:lineRule="auto"/>
        <w:ind w:left="0"/>
      </w:pPr>
    </w:p>
    <w:p w:rsidR="00614274" w:rsidRDefault="00614274" w:rsidP="00614274">
      <w:pPr>
        <w:spacing w:line="240" w:lineRule="auto"/>
        <w:ind w:left="0"/>
      </w:pPr>
    </w:p>
    <w:p w:rsidR="00614274" w:rsidRPr="00472237" w:rsidRDefault="00614274" w:rsidP="00614274">
      <w:pPr>
        <w:spacing w:before="56" w:after="113"/>
        <w:ind w:left="0"/>
        <w:rPr>
          <w:rFonts w:cs="Arial"/>
          <w:szCs w:val="19"/>
        </w:rPr>
      </w:pPr>
      <w:r w:rsidRPr="00472237">
        <w:rPr>
          <w:rFonts w:cs="Arial"/>
          <w:szCs w:val="19"/>
        </w:rPr>
        <w:t>Handtekening rechtsgeldig vertegenwoordiger inschrijver: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077"/>
        <w:gridCol w:w="4995"/>
      </w:tblGrid>
      <w:tr w:rsidR="00614274" w:rsidRPr="00472237" w:rsidTr="001C4337">
        <w:tc>
          <w:tcPr>
            <w:tcW w:w="2247" w:type="pct"/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</w:p>
        </w:tc>
        <w:tc>
          <w:tcPr>
            <w:tcW w:w="2753" w:type="pct"/>
            <w:tcBorders>
              <w:bottom w:val="single" w:sz="4" w:space="0" w:color="auto"/>
            </w:tcBorders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</w:p>
        </w:tc>
      </w:tr>
      <w:tr w:rsidR="00614274" w:rsidRPr="00472237" w:rsidTr="001C4337">
        <w:tc>
          <w:tcPr>
            <w:tcW w:w="2247" w:type="pct"/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</w:p>
        </w:tc>
        <w:tc>
          <w:tcPr>
            <w:tcW w:w="2753" w:type="pct"/>
            <w:tcBorders>
              <w:top w:val="single" w:sz="4" w:space="0" w:color="auto"/>
            </w:tcBorders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</w:p>
        </w:tc>
      </w:tr>
      <w:tr w:rsidR="00614274" w:rsidRPr="00472237" w:rsidTr="001C4337">
        <w:tc>
          <w:tcPr>
            <w:tcW w:w="2247" w:type="pct"/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  <w:r w:rsidRPr="00472237">
              <w:rPr>
                <w:rFonts w:cs="Arial"/>
                <w:szCs w:val="19"/>
              </w:rPr>
              <w:t>Datum:</w:t>
            </w:r>
          </w:p>
        </w:tc>
        <w:tc>
          <w:tcPr>
            <w:tcW w:w="2753" w:type="pct"/>
            <w:tcBorders>
              <w:bottom w:val="single" w:sz="4" w:space="0" w:color="auto"/>
            </w:tcBorders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  <w:r w:rsidRPr="00472237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72237">
              <w:rPr>
                <w:szCs w:val="19"/>
              </w:rPr>
              <w:instrText xml:space="preserve"> FORMTEXT </w:instrText>
            </w:r>
            <w:r w:rsidRPr="00472237">
              <w:rPr>
                <w:szCs w:val="19"/>
              </w:rPr>
            </w:r>
            <w:r w:rsidRPr="00472237">
              <w:rPr>
                <w:szCs w:val="19"/>
              </w:rPr>
              <w:fldChar w:fldCharType="separate"/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szCs w:val="19"/>
              </w:rPr>
              <w:fldChar w:fldCharType="end"/>
            </w:r>
          </w:p>
        </w:tc>
      </w:tr>
      <w:tr w:rsidR="00614274" w:rsidRPr="00472237" w:rsidTr="001C4337">
        <w:tc>
          <w:tcPr>
            <w:tcW w:w="2247" w:type="pct"/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</w:p>
        </w:tc>
        <w:tc>
          <w:tcPr>
            <w:tcW w:w="2753" w:type="pct"/>
            <w:tcBorders>
              <w:top w:val="single" w:sz="4" w:space="0" w:color="auto"/>
            </w:tcBorders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</w:p>
        </w:tc>
      </w:tr>
      <w:tr w:rsidR="00614274" w:rsidRPr="00472237" w:rsidTr="001C4337">
        <w:tc>
          <w:tcPr>
            <w:tcW w:w="2247" w:type="pct"/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  <w:r w:rsidRPr="00472237">
              <w:rPr>
                <w:rFonts w:cs="Arial"/>
                <w:szCs w:val="19"/>
              </w:rPr>
              <w:t>Naam:</w:t>
            </w:r>
          </w:p>
        </w:tc>
        <w:tc>
          <w:tcPr>
            <w:tcW w:w="2753" w:type="pct"/>
            <w:tcBorders>
              <w:bottom w:val="single" w:sz="4" w:space="0" w:color="auto"/>
            </w:tcBorders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  <w:r w:rsidRPr="00472237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72237">
              <w:rPr>
                <w:szCs w:val="19"/>
              </w:rPr>
              <w:instrText xml:space="preserve"> FORMTEXT </w:instrText>
            </w:r>
            <w:r w:rsidRPr="00472237">
              <w:rPr>
                <w:szCs w:val="19"/>
              </w:rPr>
            </w:r>
            <w:r w:rsidRPr="00472237">
              <w:rPr>
                <w:szCs w:val="19"/>
              </w:rPr>
              <w:fldChar w:fldCharType="separate"/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szCs w:val="19"/>
              </w:rPr>
              <w:fldChar w:fldCharType="end"/>
            </w:r>
          </w:p>
        </w:tc>
      </w:tr>
      <w:tr w:rsidR="00614274" w:rsidRPr="00472237" w:rsidTr="001C4337">
        <w:tc>
          <w:tcPr>
            <w:tcW w:w="2247" w:type="pct"/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</w:p>
        </w:tc>
        <w:tc>
          <w:tcPr>
            <w:tcW w:w="2753" w:type="pct"/>
            <w:tcBorders>
              <w:top w:val="single" w:sz="4" w:space="0" w:color="auto"/>
            </w:tcBorders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</w:p>
        </w:tc>
      </w:tr>
      <w:tr w:rsidR="00614274" w:rsidRPr="00472237" w:rsidTr="001C4337">
        <w:tc>
          <w:tcPr>
            <w:tcW w:w="2247" w:type="pct"/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  <w:r w:rsidRPr="00472237">
              <w:rPr>
                <w:rFonts w:cs="Arial"/>
                <w:szCs w:val="19"/>
              </w:rPr>
              <w:t xml:space="preserve">Functie: </w:t>
            </w:r>
          </w:p>
        </w:tc>
        <w:tc>
          <w:tcPr>
            <w:tcW w:w="2753" w:type="pct"/>
            <w:tcBorders>
              <w:bottom w:val="single" w:sz="4" w:space="0" w:color="auto"/>
            </w:tcBorders>
          </w:tcPr>
          <w:p w:rsidR="00614274" w:rsidRPr="00472237" w:rsidRDefault="00614274" w:rsidP="001C4337">
            <w:pPr>
              <w:rPr>
                <w:rFonts w:cs="Arial"/>
                <w:szCs w:val="19"/>
              </w:rPr>
            </w:pPr>
            <w:r w:rsidRPr="00472237">
              <w:rPr>
                <w:szCs w:val="19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472237">
              <w:rPr>
                <w:szCs w:val="19"/>
              </w:rPr>
              <w:instrText xml:space="preserve"> FORMTEXT </w:instrText>
            </w:r>
            <w:r w:rsidRPr="00472237">
              <w:rPr>
                <w:szCs w:val="19"/>
              </w:rPr>
            </w:r>
            <w:r w:rsidRPr="00472237">
              <w:rPr>
                <w:szCs w:val="19"/>
              </w:rPr>
              <w:fldChar w:fldCharType="separate"/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noProof/>
                <w:szCs w:val="19"/>
              </w:rPr>
              <w:t> </w:t>
            </w:r>
            <w:r w:rsidRPr="00472237">
              <w:rPr>
                <w:szCs w:val="19"/>
              </w:rPr>
              <w:fldChar w:fldCharType="end"/>
            </w:r>
          </w:p>
        </w:tc>
      </w:tr>
    </w:tbl>
    <w:p w:rsidR="00614274" w:rsidRPr="00472237" w:rsidRDefault="00614274" w:rsidP="00614274">
      <w:pPr>
        <w:spacing w:before="56" w:after="113"/>
        <w:rPr>
          <w:rFonts w:cs="Arial"/>
          <w:szCs w:val="19"/>
        </w:rPr>
      </w:pPr>
    </w:p>
    <w:p w:rsidR="00FB4685" w:rsidRDefault="00FB4685"/>
    <w:sectPr w:rsidR="00FB46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61DF6"/>
    <w:multiLevelType w:val="hybridMultilevel"/>
    <w:tmpl w:val="5EE051E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274"/>
    <w:rsid w:val="00614274"/>
    <w:rsid w:val="00A76068"/>
    <w:rsid w:val="00BE2340"/>
    <w:rsid w:val="00E83BCD"/>
    <w:rsid w:val="00FB4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347E9"/>
  <w15:chartTrackingRefBased/>
  <w15:docId w15:val="{3B34A539-19A8-4846-9891-04552657D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19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614274"/>
    <w:pPr>
      <w:spacing w:after="0"/>
      <w:ind w:left="851"/>
    </w:pPr>
    <w:rPr>
      <w:rFonts w:eastAsia="Times New Roman" w:cs="Lucida Sans Unicode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614274"/>
    <w:pPr>
      <w:keepNext/>
      <w:keepLines/>
      <w:spacing w:before="240" w:line="260" w:lineRule="atLeast"/>
      <w:ind w:left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1427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nl-NL"/>
    </w:rPr>
  </w:style>
  <w:style w:type="paragraph" w:styleId="Lijstalinea">
    <w:name w:val="List Paragraph"/>
    <w:basedOn w:val="Standaard"/>
    <w:uiPriority w:val="34"/>
    <w:qFormat/>
    <w:rsid w:val="00E83BC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332D4ED.dotm</Template>
  <TotalTime>8</TotalTime>
  <Pages>1</Pages>
  <Words>114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Dooij - Wong, Men Ying de</dc:creator>
  <cp:keywords/>
  <dc:description/>
  <cp:lastModifiedBy>Dooij - Wong, Men Ying de</cp:lastModifiedBy>
  <cp:revision>4</cp:revision>
  <dcterms:created xsi:type="dcterms:W3CDTF">2021-10-04T12:33:00Z</dcterms:created>
  <dcterms:modified xsi:type="dcterms:W3CDTF">2021-10-05T07:57:00Z</dcterms:modified>
</cp:coreProperties>
</file>